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C3CB0" w14:textId="0ADDFA48" w:rsidR="00083C36" w:rsidRPr="003A6001" w:rsidRDefault="00083C36" w:rsidP="00083C3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A6001">
        <w:rPr>
          <w:b/>
          <w:noProof/>
          <w:sz w:val="24"/>
        </w:rPr>
        <w:t>3GPP TSG-CT WG1 Meeting #150</w:t>
      </w:r>
      <w:r w:rsidRPr="003A6001">
        <w:rPr>
          <w:b/>
          <w:noProof/>
          <w:sz w:val="24"/>
        </w:rPr>
        <w:tab/>
      </w:r>
      <w:r w:rsidR="00023E13" w:rsidRPr="00023E13">
        <w:rPr>
          <w:b/>
          <w:noProof/>
          <w:sz w:val="28"/>
          <w:szCs w:val="28"/>
        </w:rPr>
        <w:t>C1-24</w:t>
      </w:r>
      <w:r w:rsidR="001D4D84">
        <w:rPr>
          <w:rFonts w:hint="eastAsia"/>
          <w:b/>
          <w:noProof/>
          <w:sz w:val="28"/>
          <w:szCs w:val="28"/>
          <w:lang w:eastAsia="zh-CN"/>
        </w:rPr>
        <w:t>5029</w:t>
      </w:r>
    </w:p>
    <w:p w14:paraId="5B910434" w14:textId="77777777" w:rsidR="00083C36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3A6001">
        <w:rPr>
          <w:b/>
          <w:noProof/>
          <w:sz w:val="24"/>
        </w:rPr>
        <w:t>Maastricht, NL, 19 – 23 August 2024</w:t>
      </w:r>
    </w:p>
    <w:p w14:paraId="655B17AE" w14:textId="750A851D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C3-</w:t>
      </w:r>
      <w:r w:rsidRPr="00D76FF6">
        <w:rPr>
          <w:b/>
          <w:iCs/>
          <w:noProof/>
          <w:sz w:val="28"/>
          <w:lang w:eastAsia="ko-KR"/>
        </w:rPr>
        <w:t>244</w:t>
      </w:r>
      <w:r w:rsidR="00E20B8E">
        <w:rPr>
          <w:rFonts w:hint="eastAsia"/>
          <w:b/>
          <w:iCs/>
          <w:noProof/>
          <w:sz w:val="28"/>
          <w:lang w:eastAsia="zh-CN"/>
        </w:rPr>
        <w:t>557</w:t>
      </w:r>
    </w:p>
    <w:p w14:paraId="72A8516A" w14:textId="77777777" w:rsidR="00083C36" w:rsidRPr="003A6001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E483C3B" w14:textId="5F8EDC33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C4-</w:t>
      </w:r>
      <w:r w:rsidRPr="00D76FF6">
        <w:rPr>
          <w:b/>
          <w:iCs/>
          <w:noProof/>
          <w:sz w:val="28"/>
          <w:lang w:eastAsia="ko-KR"/>
        </w:rPr>
        <w:t>2</w:t>
      </w:r>
      <w:r w:rsidR="00A10BC2">
        <w:rPr>
          <w:b/>
          <w:iCs/>
          <w:noProof/>
          <w:sz w:val="28"/>
          <w:lang w:eastAsia="ko-KR"/>
        </w:rPr>
        <w:t>4</w:t>
      </w:r>
      <w:r w:rsidR="00A10BC2" w:rsidRPr="00A10BC2">
        <w:rPr>
          <w:b/>
          <w:iCs/>
          <w:noProof/>
          <w:sz w:val="28"/>
          <w:lang w:eastAsia="ko-KR"/>
        </w:rPr>
        <w:t>3</w:t>
      </w:r>
      <w:r w:rsidR="00E20B8E">
        <w:rPr>
          <w:rFonts w:hint="eastAsia"/>
          <w:b/>
          <w:iCs/>
          <w:noProof/>
          <w:sz w:val="28"/>
          <w:lang w:eastAsia="zh-CN"/>
        </w:rPr>
        <w:t>4</w:t>
      </w:r>
      <w:r w:rsidR="004715FE">
        <w:rPr>
          <w:rFonts w:hint="eastAsia"/>
          <w:b/>
          <w:iCs/>
          <w:noProof/>
          <w:sz w:val="28"/>
          <w:lang w:eastAsia="zh-CN"/>
        </w:rPr>
        <w:t>9</w:t>
      </w:r>
      <w:r w:rsidR="00E20B8E">
        <w:rPr>
          <w:rFonts w:hint="eastAsia"/>
          <w:b/>
          <w:iCs/>
          <w:noProof/>
          <w:sz w:val="28"/>
          <w:lang w:eastAsia="zh-CN"/>
        </w:rPr>
        <w:t>5</w:t>
      </w:r>
    </w:p>
    <w:p w14:paraId="743B6C7C" w14:textId="77777777" w:rsidR="00083C36" w:rsidRPr="006A5E2F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383886B" w14:textId="2D93206F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</w:r>
      <w:r w:rsidR="00102534">
        <w:rPr>
          <w:rFonts w:ascii="Arial" w:hAnsi="Arial" w:cs="Arial"/>
          <w:b/>
          <w:sz w:val="24"/>
        </w:rPr>
        <w:t>vivo</w:t>
      </w:r>
    </w:p>
    <w:p w14:paraId="0E6401FC" w14:textId="51B77291" w:rsidR="007135B9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szCs w:val="24"/>
          <w:lang w:eastAsia="zh-CN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7135B9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687FCF" w:rsidRPr="00687FCF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7135B9">
        <w:rPr>
          <w:rFonts w:ascii="Arial" w:eastAsia="Batang" w:hAnsi="Arial" w:cs="Arial"/>
          <w:b/>
          <w:sz w:val="24"/>
          <w:szCs w:val="24"/>
        </w:rPr>
        <w:t>Core Network Enhanced Support for Artificial Intelligence (AI)</w:t>
      </w:r>
      <w:r w:rsidR="000032A7">
        <w:rPr>
          <w:rFonts w:ascii="Arial" w:hAnsi="Arial" w:cs="Arial" w:hint="eastAsia"/>
          <w:b/>
          <w:sz w:val="24"/>
          <w:szCs w:val="24"/>
          <w:lang w:eastAsia="zh-CN"/>
        </w:rPr>
        <w:t xml:space="preserve"> and </w:t>
      </w:r>
      <w:r w:rsidR="007135B9">
        <w:rPr>
          <w:rFonts w:ascii="Arial" w:eastAsia="Batang" w:hAnsi="Arial" w:cs="Arial"/>
          <w:b/>
          <w:sz w:val="24"/>
          <w:szCs w:val="24"/>
        </w:rPr>
        <w:t>Machine Learning (ML)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4728EC46" w:rsidR="00E5362B" w:rsidRPr="00400265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400265">
        <w:rPr>
          <w:rFonts w:ascii="Arial" w:hAnsi="Arial" w:cs="Arial" w:hint="eastAsia"/>
          <w:b/>
          <w:sz w:val="24"/>
          <w:lang w:eastAsia="zh-CN"/>
        </w:rPr>
        <w:t>19.1.1 (CT1) / 19.1.1</w:t>
      </w:r>
      <w:r w:rsidR="00400265" w:rsidRPr="00400265">
        <w:rPr>
          <w:rFonts w:ascii="Arial" w:hAnsi="Arial" w:cs="Arial"/>
          <w:b/>
          <w:sz w:val="24"/>
          <w:lang w:eastAsia="zh-CN"/>
        </w:rPr>
        <w:t xml:space="preserve"> (CT3) / 5.2 (CT4)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05B2FF58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460F2462" w14:textId="27E3A888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4DF39B7E" w14:textId="38429236" w:rsidR="005A09B5" w:rsidRDefault="000E745F">
      <w:pPr>
        <w:pStyle w:val="8"/>
      </w:pPr>
      <w:r>
        <w:t>Unique identifier:</w:t>
      </w:r>
      <w:r>
        <w:tab/>
      </w:r>
      <w:r w:rsidR="007135B9">
        <w:rPr>
          <w:rFonts w:hint="eastAsia"/>
          <w:lang w:eastAsia="zh-CN"/>
        </w:rPr>
        <w:t>xxx</w:t>
      </w:r>
    </w:p>
    <w:p w14:paraId="15A10D17" w14:textId="4BB15EA5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0746758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33B012F6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6E88B2E2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29132212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50A0364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134B7408" w14:textId="3517652E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0A80EF7F" w14:textId="77777777">
        <w:trPr>
          <w:cantSplit/>
          <w:jc w:val="center"/>
        </w:trPr>
        <w:tc>
          <w:tcPr>
            <w:tcW w:w="1101" w:type="dxa"/>
          </w:tcPr>
          <w:p w14:paraId="6215144F" w14:textId="7295BE02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5DB8FF54" w14:textId="45BCF686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D28112F" w14:textId="7D4A5E80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527FF7C" w14:textId="29183CF4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04B4B9E2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D30C0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933D216" w14:textId="6D43DCC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740F650A" w14:textId="5064CD1B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DA422AD" w14:textId="676A2441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0D7EBCD" w14:textId="77777777">
        <w:trPr>
          <w:cantSplit/>
          <w:jc w:val="center"/>
        </w:trPr>
        <w:tc>
          <w:tcPr>
            <w:tcW w:w="1101" w:type="dxa"/>
          </w:tcPr>
          <w:p w14:paraId="3B181DC4" w14:textId="333FE268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73AB216" w14:textId="34DD7AC9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1CEAD38" w14:textId="2FBC440B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F1D1ECC" w14:textId="77777777">
        <w:trPr>
          <w:cantSplit/>
          <w:jc w:val="center"/>
        </w:trPr>
        <w:tc>
          <w:tcPr>
            <w:tcW w:w="1101" w:type="dxa"/>
          </w:tcPr>
          <w:p w14:paraId="62D3D2D5" w14:textId="2FAE1989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734C2F82" w14:textId="4516663B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4CC79147" w14:textId="37AAA276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49A6908F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C79C061" w14:textId="371C245A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35D5EEC7" w14:textId="5D9164D5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03AF72E3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39F9451B" w14:textId="77777777">
        <w:trPr>
          <w:cantSplit/>
          <w:jc w:val="center"/>
        </w:trPr>
        <w:tc>
          <w:tcPr>
            <w:tcW w:w="1101" w:type="dxa"/>
          </w:tcPr>
          <w:p w14:paraId="4C830BCC" w14:textId="7030813C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5A686AA6" w14:textId="76DE7C6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72D03E77" w14:textId="5059A7E4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11ABB7C" w14:textId="77777777">
        <w:trPr>
          <w:cantSplit/>
          <w:jc w:val="center"/>
        </w:trPr>
        <w:tc>
          <w:tcPr>
            <w:tcW w:w="1101" w:type="dxa"/>
          </w:tcPr>
          <w:p w14:paraId="24797C09" w14:textId="58BB9EC8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3982136" w14:textId="30C73FEA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5E3EFA71" w14:textId="5DD9725F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8666760" w14:textId="0AF169CC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 xml:space="preserve">18 </w:t>
      </w:r>
      <w:proofErr w:type="spellStart"/>
      <w:r w:rsidRPr="007135B9">
        <w:rPr>
          <w:rFonts w:eastAsia="宋体"/>
          <w:lang w:eastAsia="zh-CN"/>
        </w:rPr>
        <w:t>AIMLsys</w:t>
      </w:r>
      <w:proofErr w:type="spellEnd"/>
      <w:r w:rsidRPr="007135B9">
        <w:rPr>
          <w:rFonts w:eastAsia="宋体"/>
          <w:lang w:eastAsia="zh-CN"/>
        </w:rPr>
        <w:t xml:space="preserve"> has introduced 5GC assistance capabilities to support AI/ML operations in the application layer specified in TS 22.261.</w:t>
      </w:r>
    </w:p>
    <w:p w14:paraId="6B98B580" w14:textId="524AC890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0EE41AA8" w14:textId="43E0B409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FDF5893" w14:textId="37A394CF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41F6629A" w14:textId="6A74761F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9D04875" w14:textId="4DE513B4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26C83583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40F52F71" w14:textId="590A8DCB" w:rsidR="00F95A75" w:rsidRDefault="00F95A75" w:rsidP="00F95A75">
      <w:pPr>
        <w:pStyle w:val="EditorsNote"/>
      </w:pPr>
      <w:r w:rsidRPr="007F2770">
        <w:t>Editor's note</w:t>
      </w:r>
      <w:r>
        <w:t>:</w:t>
      </w:r>
      <w:r w:rsidRPr="00D71B6A">
        <w:tab/>
      </w:r>
      <w:r w:rsidR="00F308C9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 xml:space="preserve">CT1 </w:t>
      </w:r>
      <w:r w:rsidR="00F308C9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impact</w:t>
      </w:r>
      <w:r w:rsidR="00F308C9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</w:t>
      </w:r>
      <w:r w:rsidR="00F308C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supporting</w:t>
      </w:r>
      <w:r w:rsidR="00055A07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proofErr w:type="spellStart"/>
      <w:r w:rsidRPr="00F95A75">
        <w:rPr>
          <w:lang w:val="en-US" w:eastAsia="zh-CN"/>
        </w:rPr>
        <w:t>signalling</w:t>
      </w:r>
      <w:proofErr w:type="spellEnd"/>
      <w:r w:rsidRPr="00F95A75">
        <w:rPr>
          <w:lang w:val="en-US" w:eastAsia="zh-CN"/>
        </w:rPr>
        <w:t xml:space="preserve"> storm mitigation and prevention</w:t>
      </w:r>
      <w:r>
        <w:rPr>
          <w:rFonts w:hint="eastAsia"/>
          <w:lang w:val="en-US" w:eastAsia="zh-CN"/>
        </w:rPr>
        <w:t xml:space="preserve"> </w:t>
      </w:r>
      <w:r w:rsidR="00055A07">
        <w:rPr>
          <w:rFonts w:hint="eastAsia"/>
          <w:lang w:val="en-US" w:eastAsia="zh-CN"/>
        </w:rPr>
        <w:t xml:space="preserve">or not </w:t>
      </w:r>
      <w:r w:rsidR="00F308C9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FFS </w:t>
      </w:r>
      <w:r w:rsidR="00CC075A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based on the progress of stage-2</w:t>
      </w:r>
      <w:r w:rsidRPr="007F2770">
        <w:t>.</w:t>
      </w:r>
    </w:p>
    <w:p w14:paraId="2542B50B" w14:textId="77777777" w:rsidR="004D1C55" w:rsidRPr="00F95A75" w:rsidRDefault="004D1C55" w:rsidP="004D1C55">
      <w:pPr>
        <w:rPr>
          <w:b/>
          <w:u w:val="single"/>
          <w:lang w:eastAsia="en-US"/>
        </w:rPr>
      </w:pPr>
    </w:p>
    <w:p w14:paraId="0B28379F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20EA935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222925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54BFDD05" w14:textId="112EC54F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197DBCD7" w14:textId="7CECA891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50B7736B" w14:textId="39FB5C1D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8D3B1E1" w14:textId="72B2372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5C5BCEB1" w14:textId="7B09A92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5275393E" w14:textId="1A2DC789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694C995A" w14:textId="56ED205C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4F65E24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6E91511" w14:textId="2EB31D0D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7D30374C" w14:textId="7E7A32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DC64BDB" w14:textId="18C8B5BD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B58E41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C33A798" w14:textId="368DF1C9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04B1264C" w14:textId="3D24D9A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1B16EE4E" w14:textId="25EF49B4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572E89B3" w14:textId="134C3B76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2F656DF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138AA0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5E057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A979A65" w14:textId="4E206C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12FBEB3C" w14:textId="1AA5BC5D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C08DD"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update to </w:t>
      </w:r>
      <w:r w:rsidRPr="00FE4C17">
        <w:rPr>
          <w:rFonts w:eastAsia="等线"/>
          <w:lang w:eastAsia="zh-CN"/>
        </w:rPr>
        <w:t>MTLF</w:t>
      </w:r>
      <w:r>
        <w:rPr>
          <w:rFonts w:eastAsia="等线"/>
          <w:lang w:eastAsia="zh-CN"/>
        </w:rPr>
        <w:t xml:space="preserve"> 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4C03D065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95E7EE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4936E69D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5A3A038E" w14:textId="7758501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EA7355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5E982F9" w14:textId="77777777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4EE76DE2" w14:textId="16A77521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>potential update to 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r w:rsidR="00AE42E1" w:rsidRPr="00AE42E1">
        <w:rPr>
          <w:rFonts w:hint="eastAsia"/>
          <w:lang w:eastAsia="zh-CN"/>
        </w:rPr>
        <w:t>acting as</w:t>
      </w:r>
      <w:r w:rsidR="009D5499" w:rsidRPr="00AE42E1">
        <w:rPr>
          <w:lang w:eastAsia="zh-CN"/>
        </w:rPr>
        <w:t xml:space="preserve"> a source of input data</w:t>
      </w:r>
      <w:r w:rsidR="00C03EA0" w:rsidRPr="00AE42E1">
        <w:rPr>
          <w:lang w:eastAsia="zh-CN"/>
        </w:rPr>
        <w:t>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bookmarkStart w:id="1" w:name="_Hlk170842109"/>
            <w:bookmarkStart w:id="2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1"/>
      <w:tr w:rsidR="004D1C55" w14:paraId="4ED5A4E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CC2" w14:textId="752377D8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DB29" w14:textId="10ED53AB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CE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02A82F" w14:textId="109A36A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951" w14:textId="23849635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9D243C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76E" w14:textId="72801B36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5019" w14:textId="5342717A" w:rsidR="004D1C55" w:rsidRPr="004E61DE" w:rsidRDefault="00C03EA0" w:rsidP="009D5499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09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E49E35" w14:textId="7E8A4DA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9E6" w14:textId="226BF13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8DD29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3E" w14:textId="43D5E2E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4B7E" w14:textId="08F4D4A5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5930E8DA" w14:textId="7954768B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4461E95B" w14:textId="212DB33F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3852FEA2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2562752E" w14:textId="77AF8DD0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D7B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362E64" w14:textId="242235CC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83" w14:textId="237D1774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7F158DF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7D0" w14:textId="78F4B45E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0C86" w14:textId="65A8DC5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A352D72" w14:textId="4A866AE1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51D542B" w14:textId="13046B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7132C2B8" w14:textId="2BDB4609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3650986" w14:textId="026466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62B3D1D" w14:textId="21BF039F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3D43670" w14:textId="37FAA1F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4F39234E" w14:textId="2525155E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A90D53B" w14:textId="26E0A4EF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B2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511D23" w14:textId="3B3B1BBA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65A" w14:textId="2453A2B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6FF8AC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EE" w14:textId="747BCFDA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9FD" w14:textId="03ECF353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BC791E4" w14:textId="388E084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7656682C" w14:textId="022C0DB1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A34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E76175" w14:textId="0FAA9E2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0EA" w14:textId="60F31588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E92DC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1B8" w14:textId="370832AF" w:rsidR="004D1C55" w:rsidRPr="004C5628" w:rsidRDefault="004D1C55" w:rsidP="004C562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DF0A" w14:textId="508D237D" w:rsidR="004D1C55" w:rsidRPr="004043BE" w:rsidRDefault="004D1C55" w:rsidP="004043BE">
            <w:pPr>
              <w:pStyle w:val="TAL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64" w14:textId="474A35C8" w:rsidR="004D1C55" w:rsidRPr="00891A1F" w:rsidRDefault="004D1C55" w:rsidP="004916BA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D1E" w14:textId="04FE1DEA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</w:p>
        </w:tc>
      </w:tr>
      <w:tr w:rsidR="004D1C55" w14:paraId="36E742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F93" w14:textId="60F7123D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0C99" w14:textId="3F8C06FF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90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6DF62A" w14:textId="0B920A26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606" w14:textId="3C9829C6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A56575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ECF" w14:textId="6D62740F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797E" w14:textId="40E0468D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6B8C87B7" w14:textId="357CABE8" w:rsidR="005550F1" w:rsidRPr="00ED5F15" w:rsidRDefault="005550F1" w:rsidP="005550F1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093F56DE" w14:textId="77777777" w:rsidR="005550F1" w:rsidRPr="00ED5F15" w:rsidRDefault="005550F1" w:rsidP="005550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F2E2398" w14:textId="033E8218" w:rsidR="004D1C55" w:rsidRPr="00ED5F15" w:rsidRDefault="00AB2915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550F1" w:rsidRPr="00ED5F15">
              <w:rPr>
                <w:lang w:eastAsia="zh-CN"/>
              </w:rPr>
              <w:t>. U</w:t>
            </w:r>
            <w:r w:rsidR="005550F1"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="005550F1" w:rsidRPr="00ED5F15">
              <w:rPr>
                <w:rFonts w:eastAsia="等线" w:hint="eastAsia"/>
                <w:lang w:eastAsia="zh-CN"/>
              </w:rPr>
              <w:t>s</w:t>
            </w:r>
            <w:r w:rsidR="005550F1" w:rsidRPr="00ED5F15">
              <w:rPr>
                <w:rFonts w:eastAsia="等线"/>
              </w:rPr>
              <w:t>ignalling storm Mitigation and Prevention caused by NFs</w:t>
            </w:r>
            <w:r w:rsidR="00D33703"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B79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186CD0" w14:textId="355CEB5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54C" w14:textId="6EFEBC91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B97DEA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A0A" w14:textId="36C389A0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EC13" w14:textId="7ED71E03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EFFE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F2F5197" w14:textId="71329818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302" w14:textId="3D01D318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1E1623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62E" w14:textId="5A81DDF5" w:rsidR="004B7B85" w:rsidRPr="004C5628" w:rsidRDefault="004B7B85" w:rsidP="004B7B85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9D32" w14:textId="68FA19A3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130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A460A0" w14:textId="3A89614E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5AE" w14:textId="4366B258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C2274D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8858" w14:textId="6B2BFD12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9267" w14:textId="6C8375A4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697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BBD4B9E" w14:textId="19D8BF84" w:rsidR="004B7B85" w:rsidRPr="004B7B85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9D8" w14:textId="58866E82" w:rsidR="004B7B85" w:rsidRPr="009545B3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4B7B85" w14:paraId="3BAA4DB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7E" w14:textId="0F7377A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2521" w14:textId="3594A276" w:rsidR="004B7B8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D155EB2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34E86A0" w14:textId="53EBA9C7" w:rsidR="004B7B85" w:rsidRPr="00ED5F1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53C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68F5C5A" w14:textId="5E6440ED" w:rsidR="004B7B85" w:rsidRP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354" w14:textId="35A84A41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3C8B1AF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EA5" w14:textId="3F955A7B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0AF0" w14:textId="351534F1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59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DE81B6" w14:textId="33A42D3F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BDE" w14:textId="4B881234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6437DAE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3ED" w14:textId="4B46F944" w:rsidR="004B7B85" w:rsidRPr="004C5628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9E0C" w14:textId="36738B76" w:rsidR="004B7B85" w:rsidRPr="00AE42E1" w:rsidRDefault="004B7B85" w:rsidP="004B7B85">
            <w:pPr>
              <w:pStyle w:val="TAL"/>
            </w:pPr>
            <w:r w:rsidRPr="00AE42E1">
              <w:rPr>
                <w:rFonts w:hint="eastAsia"/>
              </w:rPr>
              <w:t>P</w:t>
            </w:r>
            <w:r w:rsidRPr="00AE42E1">
              <w:t>otential update to SCP entity to support acting as a source of input data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EDD1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FD31FFC" w14:textId="5DF434CE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B022" w14:textId="6D858A5D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0844BCE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211" w14:textId="500EC40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A8C" w14:textId="5FA5338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1C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0CD491" w14:textId="0D04A571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1FF" w14:textId="2FE85A5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75738A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944C" w14:textId="6C95B029" w:rsidR="004B7B85" w:rsidRPr="004C5628" w:rsidDel="00B2199B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C79B" w14:textId="57312145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052435B7" w14:textId="412706DD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1A4CD7F1" w14:textId="3CDA7FFD" w:rsidR="004B7B85" w:rsidRPr="00ED5F1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29F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104F219" w14:textId="3E3A9744" w:rsidR="004B7B85" w:rsidRPr="00891A1F" w:rsidDel="00B2199B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FBE" w14:textId="183623D9" w:rsidR="004B7B8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0A50A5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EDA" w14:textId="768AFB2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34F8" w14:textId="5EDFD9C8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FD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E7EC46B" w14:textId="6A553D0B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ACC" w14:textId="716BF53E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5449087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DE" w14:textId="10D77CF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FBA1" w14:textId="7EA7EF98" w:rsidR="004B7B85" w:rsidRPr="00ED5F15" w:rsidRDefault="004B7B85" w:rsidP="004B7B85">
            <w:pPr>
              <w:pStyle w:val="TAL"/>
              <w:rPr>
                <w:lang w:eastAsia="zh-CN"/>
              </w:rPr>
            </w:pPr>
            <w:bookmarkStart w:id="3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26516A7F" w14:textId="07161A6A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bookmarkEnd w:id="3"/>
          <w:p w14:paraId="61EB8080" w14:textId="388BE893" w:rsidR="004B7B85" w:rsidRPr="00ED5F15" w:rsidRDefault="004B7B85" w:rsidP="004B7B85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29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D99F3" w14:textId="0FE5AE9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4E2" w14:textId="4122F27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F78FE3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B21" w14:textId="4FBD8BFA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A14" w14:textId="28DFAA6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5A7931E0" w14:textId="1AC08A2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E3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7B43C0" w14:textId="4F0A445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BC" w14:textId="71E31D9A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2"/>
    </w:tbl>
    <w:p w14:paraId="13A2EB45" w14:textId="77777777" w:rsidR="00DA45F3" w:rsidRDefault="00DA45F3" w:rsidP="00DA45F3">
      <w:pPr>
        <w:rPr>
          <w:lang w:eastAsia="zh-CN"/>
        </w:rPr>
      </w:pP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4CC43E8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1952AF58" w14:textId="06115D48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6D18892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0B2993FA" w14:textId="247ABC4F" w:rsidR="005A09B5" w:rsidRDefault="000E745F">
      <w:pPr>
        <w:pStyle w:val="1"/>
      </w:pPr>
      <w:r>
        <w:t>8</w:t>
      </w:r>
      <w:r>
        <w:tab/>
        <w:t>Aspects that involve other WGs</w:t>
      </w:r>
    </w:p>
    <w:p w14:paraId="1396F1E7" w14:textId="0742C5EA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5E8661BA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C5E33C2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3CC10CF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089861EF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2840C3FE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442A079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3A83737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1689" w14:textId="039D920B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6F8F9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CFD9" w14:textId="7C2066BB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2CB8C12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C4EF" w14:textId="5781171B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InterDigital</w:t>
            </w:r>
            <w:proofErr w:type="spellEnd"/>
          </w:p>
        </w:tc>
      </w:tr>
      <w:tr w:rsidR="00A65E97" w14:paraId="2A4AD86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C7FB" w14:textId="10E881A8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4466375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026" w14:textId="03E0E099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0437A6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5020" w14:textId="0C4E9084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D00EF" w14:textId="77777777" w:rsidR="00182033" w:rsidRDefault="00182033">
      <w:pPr>
        <w:spacing w:after="0"/>
      </w:pPr>
      <w:r>
        <w:separator/>
      </w:r>
    </w:p>
  </w:endnote>
  <w:endnote w:type="continuationSeparator" w:id="0">
    <w:p w14:paraId="7CC189FE" w14:textId="77777777" w:rsidR="00182033" w:rsidRDefault="001820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4CA92" w14:textId="77777777" w:rsidR="00182033" w:rsidRDefault="00182033">
      <w:pPr>
        <w:spacing w:after="0"/>
      </w:pPr>
      <w:r>
        <w:separator/>
      </w:r>
    </w:p>
  </w:footnote>
  <w:footnote w:type="continuationSeparator" w:id="0">
    <w:p w14:paraId="55B43B4E" w14:textId="77777777" w:rsidR="00182033" w:rsidRDefault="001820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949018">
    <w:abstractNumId w:val="3"/>
  </w:num>
  <w:num w:numId="2" w16cid:durableId="1324892579">
    <w:abstractNumId w:val="4"/>
  </w:num>
  <w:num w:numId="3" w16cid:durableId="1504976075">
    <w:abstractNumId w:val="1"/>
  </w:num>
  <w:num w:numId="4" w16cid:durableId="1779134197">
    <w:abstractNumId w:val="0"/>
  </w:num>
  <w:num w:numId="5" w16cid:durableId="776483838">
    <w:abstractNumId w:val="5"/>
  </w:num>
  <w:num w:numId="6" w16cid:durableId="642083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attachedTemplate r:id="rId1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033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0365"/>
    <w:rsid w:val="002C1C50"/>
    <w:rsid w:val="002C5C36"/>
    <w:rsid w:val="002E6A7D"/>
    <w:rsid w:val="002E7A9E"/>
    <w:rsid w:val="002F3498"/>
    <w:rsid w:val="002F3C41"/>
    <w:rsid w:val="002F6C5C"/>
    <w:rsid w:val="002F716E"/>
    <w:rsid w:val="0030045C"/>
    <w:rsid w:val="00300A1E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66D07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F8A"/>
    <w:rsid w:val="004F762F"/>
    <w:rsid w:val="004F7A5F"/>
    <w:rsid w:val="00502CD2"/>
    <w:rsid w:val="00503659"/>
    <w:rsid w:val="00504E33"/>
    <w:rsid w:val="005079D5"/>
    <w:rsid w:val="005125F8"/>
    <w:rsid w:val="0051634B"/>
    <w:rsid w:val="0051713A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6FF7"/>
    <w:rsid w:val="00907002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6D03"/>
    <w:rsid w:val="00B67EC3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FD9"/>
    <w:rsid w:val="00E14BAC"/>
    <w:rsid w:val="00E15A1F"/>
    <w:rsid w:val="00E15A7C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5FA3"/>
    <w:rsid w:val="00EA671C"/>
    <w:rsid w:val="00EA7357"/>
    <w:rsid w:val="00EA7648"/>
    <w:rsid w:val="00EB2BB9"/>
    <w:rsid w:val="00EB48E3"/>
    <w:rsid w:val="00EB7072"/>
    <w:rsid w:val="00EC1355"/>
    <w:rsid w:val="00EC3039"/>
    <w:rsid w:val="00EC5235"/>
    <w:rsid w:val="00EC628B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95A75"/>
    <w:rsid w:val="00FA01F2"/>
    <w:rsid w:val="00FA0826"/>
    <w:rsid w:val="00FA20C7"/>
    <w:rsid w:val="00FA5A7E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18</cp:revision>
  <cp:lastPrinted>2000-02-29T11:31:00Z</cp:lastPrinted>
  <dcterms:created xsi:type="dcterms:W3CDTF">2024-08-21T15:05:00Z</dcterms:created>
  <dcterms:modified xsi:type="dcterms:W3CDTF">2024-08-23T08:52:00Z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